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4-05-08T00:00:00Z">
              <w:dateFormat w:val="M/d/yyyy"/>
              <w:lid w:val="en-US"/>
              <w:storeMappedDataAs w:val="dateTime"/>
              <w:calendar w:val="gregorian"/>
            </w:date>
          </w:sdtPr>
          <w:sdtContent>
            <w:tc>
              <w:tcPr>
                <w:tcW w:w="7920" w:type="dxa"/>
                <w:tcBorders>
                  <w:bottom w:val="single" w:sz="4" w:space="0" w:color="auto"/>
                </w:tcBorders>
              </w:tcPr>
              <w:p w14:paraId="72891EAB" w14:textId="7DE17C7A" w:rsidR="00B92965" w:rsidRDefault="001F5386" w:rsidP="00B92965">
                <w:r>
                  <w:t>5/8/2024</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39013C84" w:rsidR="00B92965" w:rsidRDefault="001F5386" w:rsidP="00B92965">
                <w:r>
                  <w:t xml:space="preserve">David </w:t>
                </w:r>
                <w:r w:rsidR="009B5C78">
                  <w:t>D</w:t>
                </w:r>
                <w:r>
                  <w:t xml:space="preserve">. </w:t>
                </w:r>
                <w:r w:rsidR="009B5C78">
                  <w:t>Kim</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3EF4304A" w:rsidR="00B92965" w:rsidRDefault="001F5386" w:rsidP="00B92965">
                <w:r w:rsidRPr="001F5386">
                  <w:t>The Effects of SNAP Emergency Allotments on State-Level SNAP Benefits and Enrollment During the COVID-19 Pandemic</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0AE15C2E" w:rsidR="00F52A77" w:rsidRDefault="003E0275"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0299F5BB"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Content>
                  <w:tc>
                    <w:tcPr>
                      <w:tcW w:w="431" w:type="dxa"/>
                    </w:tcPr>
                    <w:p w14:paraId="7E614474" w14:textId="3D8052CC" w:rsidR="00F52A77" w:rsidRDefault="009B5C78"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66A0C045" w:rsidR="00F52A77" w:rsidRPr="00B406C2" w:rsidRDefault="009B5C78" w:rsidP="00F52A77">
                  <w:permStart w:id="2112571583" w:edGrp="everyone"/>
                  <w:r>
                    <w:t>NIH/NHLBI</w:t>
                  </w:r>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32569FFD" w:rsidR="00F52A77" w:rsidRPr="00B406C2" w:rsidRDefault="009B5C78" w:rsidP="00F52A77">
                  <w:r>
                    <w:t>Arnold Ventures</w:t>
                  </w:r>
                </w:p>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43769832" w:rsidR="00F52A77" w:rsidRDefault="001F5386"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640D1116" w:rsidR="00F52A77" w:rsidRDefault="001F5386"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3B42E56D" w:rsidR="00F52A77" w:rsidRDefault="001F5386"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0F9EB67C" w:rsidR="00F52A77" w:rsidRDefault="001F5386"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52D003DF" w:rsidR="00F52A77" w:rsidRDefault="001F5386"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2CEB53E3" w:rsidR="00AC2BE6" w:rsidRDefault="001F5386"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5C18EA49" w:rsidR="00F52A77" w:rsidRDefault="001F5386"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46E9E1A0" w:rsidR="00F52A77" w:rsidRDefault="001F5386"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27891B0F" w:rsidR="00F52A77" w:rsidRDefault="001F5386"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4B9B7630" w:rsidR="00F52A77" w:rsidRDefault="001F5386"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126418A6" w:rsidR="00F52A77" w:rsidRDefault="001F5386"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18B35485" w:rsidR="00F52A77" w:rsidRDefault="001F5386"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B31DF3">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C088C" w14:textId="77777777" w:rsidR="0044593B" w:rsidRDefault="0044593B" w:rsidP="00E23042">
      <w:r>
        <w:separator/>
      </w:r>
    </w:p>
  </w:endnote>
  <w:endnote w:type="continuationSeparator" w:id="0">
    <w:p w14:paraId="5272CE55" w14:textId="77777777" w:rsidR="0044593B" w:rsidRDefault="0044593B"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23D91" w14:textId="77777777" w:rsidR="0044593B" w:rsidRDefault="0044593B" w:rsidP="00E23042">
      <w:r>
        <w:separator/>
      </w:r>
    </w:p>
  </w:footnote>
  <w:footnote w:type="continuationSeparator" w:id="0">
    <w:p w14:paraId="12BE9880" w14:textId="77777777" w:rsidR="0044593B" w:rsidRDefault="0044593B"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A6AC2"/>
    <w:rsid w:val="001F07C3"/>
    <w:rsid w:val="001F15E2"/>
    <w:rsid w:val="001F5386"/>
    <w:rsid w:val="002268E3"/>
    <w:rsid w:val="0025681A"/>
    <w:rsid w:val="00275A41"/>
    <w:rsid w:val="0029222F"/>
    <w:rsid w:val="002C2D8C"/>
    <w:rsid w:val="002E51B0"/>
    <w:rsid w:val="003309F0"/>
    <w:rsid w:val="00341A75"/>
    <w:rsid w:val="00342223"/>
    <w:rsid w:val="003512AC"/>
    <w:rsid w:val="003E0275"/>
    <w:rsid w:val="00432B4B"/>
    <w:rsid w:val="0044593B"/>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D512D"/>
    <w:rsid w:val="007F4BDD"/>
    <w:rsid w:val="008014E5"/>
    <w:rsid w:val="00826C60"/>
    <w:rsid w:val="00847884"/>
    <w:rsid w:val="008759DE"/>
    <w:rsid w:val="008A55FE"/>
    <w:rsid w:val="008B36A0"/>
    <w:rsid w:val="008F723B"/>
    <w:rsid w:val="00926C21"/>
    <w:rsid w:val="0093113A"/>
    <w:rsid w:val="00932C52"/>
    <w:rsid w:val="00957D7C"/>
    <w:rsid w:val="00976C39"/>
    <w:rsid w:val="009812E0"/>
    <w:rsid w:val="00994C81"/>
    <w:rsid w:val="009B5C78"/>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31DF3"/>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5681A"/>
    <w:rsid w:val="00351B24"/>
    <w:rsid w:val="003C3CF5"/>
    <w:rsid w:val="003D6A0A"/>
    <w:rsid w:val="00452BDF"/>
    <w:rsid w:val="005F78D4"/>
    <w:rsid w:val="00617E1A"/>
    <w:rsid w:val="006713E6"/>
    <w:rsid w:val="007537EB"/>
    <w:rsid w:val="008759DE"/>
    <w:rsid w:val="00921619"/>
    <w:rsid w:val="009C63DD"/>
    <w:rsid w:val="00F265AB"/>
    <w:rsid w:val="00F469AE"/>
    <w:rsid w:val="00F823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.~WRD0000</Template>
  <TotalTime>0</TotalTime>
  <Pages>3</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David Daeho Kim</cp:lastModifiedBy>
  <cp:revision>2</cp:revision>
  <dcterms:created xsi:type="dcterms:W3CDTF">2024-05-21T20:18:00Z</dcterms:created>
  <dcterms:modified xsi:type="dcterms:W3CDTF">2024-05-21T20:18:00Z</dcterms:modified>
</cp:coreProperties>
</file>